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e7cdc3" w14:textId="4e7cdc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D94269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94269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D94269">
        <w:t>1475/2022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94269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D94269">
        <w:t>1475/2022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D94269" w:rsidP="00D94269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94269" w:rsidP="00D94269" w:rsidRDefault="00D94269">
      <w:pPr>
        <w:tabs>
          <w:tab w:val="left" w:pos="709"/>
        </w:tabs>
        <w:ind w:left="1416" w:hanging="707"/>
        <w:jc w:val="both"/>
      </w:pPr>
      <w:r>
        <w:t>LUKSUZ MEDITERANA j.d.o.</w:t>
      </w:r>
      <w:r>
        <w:t xml:space="preserve">o. turistička agencija i usluge, Ulica </w:t>
      </w:r>
      <w:proofErr w:type="spellStart"/>
      <w:r>
        <w:t>Dobriše</w:t>
      </w:r>
      <w:proofErr w:type="spellEnd"/>
    </w:p>
    <w:p w:rsidRPr="004559F0" w:rsidR="00B3614A" w:rsidP="00D94269" w:rsidRDefault="00D94269">
      <w:pPr>
        <w:tabs>
          <w:tab w:val="left" w:pos="709"/>
        </w:tabs>
        <w:ind w:left="1416" w:hanging="707"/>
        <w:jc w:val="both"/>
      </w:pPr>
      <w:r>
        <w:t>Cesarića 6, 10000 Zagreb, OIB: 86683032277</w:t>
      </w:r>
    </w:p>
    <w:p w:rsidRPr="004559F0" w:rsidR="006F725E" w:rsidP="00D94269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94269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9426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9426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9426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9426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9426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42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426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42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42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12. svibnja 2022.</izvorni_sadrzaj>
    <derivirana_varijabla naziv="DomainObject.Predmet.DatumOsnivanja_1">12.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St-1475/2022</izvorni_sadrzaj>
    <derivirana_varijabla naziv="DomainObject.Predmet.OznakaBroj_1">St-1475/2022</derivirana_varijabla>
  </DomainObject.Predmet.OznakaBroj>
  <DomainObject.Predmet.OznakaBrojOptuznogAkta>
    <izvorni_sadrzaj>04-06-22-2463</izvorni_sadrzaj>
    <derivirana_varijabla naziv="DomainObject.Predmet.OznakaBrojOptuznogAkta_1">04-06-22-2463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LUKSUZ MEDITERANA j.d.o.o. turistička agencija i usluge</izvorni_sadrzaj>
    <derivirana_varijabla naziv="DomainObject.Predmet.ProtustrankaFormated_1">  LUKSUZ MEDITERANA j.d.o.o. turistička agencija i usluge</derivirana_varijabla>
  </DomainObject.Predmet.ProtustrankaFormated>
  <DomainObject.Predmet.ProtustrankaFormatedOIB>
    <izvorni_sadrzaj>  LUKSUZ MEDITERANA j.d.o.o. turistička agencija i usluge, OIB 86683032277</izvorni_sadrzaj>
    <derivirana_varijabla naziv="DomainObject.Predmet.ProtustrankaFormatedOIB_1">  LUKSUZ MEDITERANA j.d.o.o. turistička agencija i usluge, OIB 86683032277</derivirana_varijabla>
  </DomainObject.Predmet.ProtustrankaFormatedOIB>
  <DomainObject.Predmet.ProtustrankaFormatedWithAdress>
    <izvorni_sadrzaj> LUKSUZ MEDITERANA j.d.o.o. turistička agencija i usluge, Ulica Dobriše Cesarića 6, 10000 Zagreb</izvorni_sadrzaj>
    <derivirana_varijabla naziv="DomainObject.Predmet.ProtustrankaFormatedWithAdress_1"> LUKSUZ MEDITERANA j.d.o.o. turistička agencija i usluge, Ulica Dobriše Cesarića 6, 10000 Zagreb</derivirana_varijabla>
  </DomainObject.Predmet.ProtustrankaFormatedWithAdress>
  <DomainObject.Predmet.ProtustrankaFormatedWithAdressOIB>
    <izvorni_sadrzaj> LUKSUZ MEDITERANA j.d.o.o. turistička agencija i usluge, OIB 86683032277, Ulica Dobriše Cesarića 6, 10000 Zagreb</izvorni_sadrzaj>
    <derivirana_varijabla naziv="DomainObject.Predmet.ProtustrankaFormatedWithAdressOIB_1"> LUKSUZ MEDITERANA j.d.o.o. turistička agencija i usluge, OIB 86683032277, Ulica Dobriše Cesarića 6, 10000 Zagreb</derivirana_varijabla>
  </DomainObject.Predmet.ProtustrankaFormatedWithAdressOIB>
  <DomainObject.Predmet.ProtustrankaWithAdress>
    <izvorni_sadrzaj>LUKSUZ MEDITERANA j.d.o.o. turistička agencija i usluge Ulica Dobriše Cesarića 6, 10000 Zagreb</izvorni_sadrzaj>
    <derivirana_varijabla naziv="DomainObject.Predmet.ProtustrankaWithAdress_1">LUKSUZ MEDITERANA j.d.o.o. turistička agencija i usluge Ulica Dobriše Cesarića 6, 10000 Zagreb</derivirana_varijabla>
  </DomainObject.Predmet.ProtustrankaWithAdress>
  <DomainObject.Predmet.ProtustrankaWithAdressOIB>
    <izvorni_sadrzaj>LUKSUZ MEDITERANA j.d.o.o. turistička agencija i usluge, OIB 86683032277, Ulica Dobriše Cesarića 6, 10000 Zagreb</izvorni_sadrzaj>
    <derivirana_varijabla naziv="DomainObject.Predmet.ProtustrankaWithAdressOIB_1">LUKSUZ MEDITERANA j.d.o.o. turistička agencija i usluge, OIB 86683032277, Ulica Dobriše Cesarića 6, 10000 Zagreb</derivirana_varijabla>
  </DomainObject.Predmet.ProtustrankaWithAdressOIB>
  <DomainObject.Predmet.ProtustrankaNazivFormated>
    <izvorni_sadrzaj>LUKSUZ MEDITERANA j.d.o.o. turistička agencija i usluge</izvorni_sadrzaj>
    <derivirana_varijabla naziv="DomainObject.Predmet.ProtustrankaNazivFormated_1">LUKSUZ MEDITERANA j.d.o.o. turistička agencija i usluge</derivirana_varijabla>
  </DomainObject.Predmet.ProtustrankaNazivFormated>
  <DomainObject.Predmet.ProtustrankaNazivFormatedOIB>
    <izvorni_sadrzaj>LUKSUZ MEDITERANA j.d.o.o. turistička agencija i usluge, OIB 86683032277</izvorni_sadrzaj>
    <derivirana_varijabla naziv="DomainObject.Predmet.ProtustrankaNazivFormatedOIB_1">LUKSUZ MEDITERANA j.d.o.o. turistička agencija i usluge, OIB 86683032277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LUKSUZ MEDITERANA j.d.o.o. turistička agencija i usluge</item>
    </izvorni_sadrzaj>
    <derivirana_varijabla naziv="DomainObject.Predmet.ProtuStrankaListFormated_1">
      <item>LUKSUZ MEDITERANA j.d.o.o. turistička agencija i usluge</item>
    </derivirana_varijabla>
  </DomainObject.Predmet.ProtuStrankaListFormated>
  <DomainObject.Predmet.ProtuStrankaListFormatedOIB>
    <izvorni_sadrzaj>
      <item>LUKSUZ MEDITERANA j.d.o.o. turistička agencija i usluge, OIB 86683032277</item>
    </izvorni_sadrzaj>
    <derivirana_varijabla naziv="DomainObject.Predmet.ProtuStrankaListFormatedOIB_1">
      <item>LUKSUZ MEDITERANA j.d.o.o. turistička agencija i usluge, OIB 86683032277</item>
    </derivirana_varijabla>
  </DomainObject.Predmet.ProtuStrankaListFormatedOIB>
  <DomainObject.Predmet.ProtuStrankaListFormatedWithAdress>
    <izvorni_sadrzaj>
      <item>LUKSUZ MEDITERANA j.d.o.o. turistička agencija i usluge, Ulica Dobriše Cesarića 6, 10000 Zagreb</item>
    </izvorni_sadrzaj>
    <derivirana_varijabla naziv="DomainObject.Predmet.ProtuStrankaListFormatedWithAdress_1">
      <item>LUKSUZ MEDITERANA j.d.o.o. turistička agencija i usluge, Ulica Dobriše Cesarića 6, 10000 Zagreb</item>
    </derivirana_varijabla>
  </DomainObject.Predmet.ProtuStrankaListFormatedWithAdress>
  <DomainObject.Predmet.ProtuStrankaListFormatedWithAdressOIB>
    <izvorni_sadrzaj>
      <item>LUKSUZ MEDITERANA j.d.o.o. turistička agencija i usluge, OIB 86683032277, Ulica Dobriše Cesarića 6, 10000 Zagreb</item>
    </izvorni_sadrzaj>
    <derivirana_varijabla naziv="DomainObject.Predmet.ProtuStrankaListFormatedWithAdressOIB_1">
      <item>LUKSUZ MEDITERANA j.d.o.o. turistička agencija i usluge, OIB 86683032277, Ulica Dobriše Cesarića 6, 10000 Zagreb</item>
    </derivirana_varijabla>
  </DomainObject.Predmet.ProtuStrankaListFormatedWithAdressOIB>
  <DomainObject.Predmet.ProtuStrankaListNazivFormated>
    <izvorni_sadrzaj>
      <item>LUKSUZ MEDITERANA j.d.o.o. turistička agencija i usluge</item>
    </izvorni_sadrzaj>
    <derivirana_varijabla naziv="DomainObject.Predmet.ProtuStrankaListNazivFormated_1">
      <item>LUKSUZ MEDITERANA j.d.o.o. turistička agencija i usluge</item>
    </derivirana_varijabla>
  </DomainObject.Predmet.ProtuStrankaListNazivFormated>
  <DomainObject.Predmet.ProtuStrankaListNazivFormatedOIB>
    <izvorni_sadrzaj>
      <item>LUKSUZ MEDITERANA j.d.o.o. turistička agencija i usluge, OIB 86683032277</item>
    </izvorni_sadrzaj>
    <derivirana_varijabla naziv="DomainObject.Predmet.ProtuStrankaListNazivFormatedOIB_1">
      <item>LUKSUZ MEDITERANA j.d.o.o. turistička agencija i usluge, OIB 86683032277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LUKSUZ MEDITERANA j.d.o.o. turistička agencija i usluge</izvorni_sadrzaj>
    <derivirana_varijabla naziv="DomainObject.Predmet.ProtustrankaIDrugi_1">LUKSUZ MEDITERANA j.d.o.o. turistička agencija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LUKSUZ MEDITERANA j.d.o.o. turistička agencija i usluge, OIB 86683032277, Ulica Dobriše Cesarića 6, 10000 Zagreb</izvorni_sadrzaj>
    <derivirana_varijabla naziv="DomainObject.Predmet.ProtustrankaIDrugiAdressOIB_1">LUKSUZ MEDITERANA j.d.o.o. turistička agencija i usluge, OIB 86683032277, Ulica Dobriše Cesarića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LUKSUZ MEDITERANA j.d.o.o. turistička agencija i usluge</item>
      <item>Financijska agencija</item>
    </izvorni_sadrzaj>
    <derivirana_varijabla naziv="DomainObject.Predmet.SudioniciListNaziv_1">
      <item>LUKSUZ MEDITERANA j.d.o.o. turistička agencija i usluge</item>
      <item>Financijska agencija</item>
    </derivirana_varijabla>
  </DomainObject.Predmet.SudioniciListNaziv>
  <DomainObject.Predmet.SudioniciListAdressOIB>
    <izvorni_sadrzaj>
      <item>LUKSUZ MEDITERANA j.d.o.o. turistička agencija i usluge, OIB 86683032277, Ulica Dobriše Cesarića 6,10000 Zagreb</item>
      <item>Financijska agencija, OIB 85821130368, TRG SVIBANJSKIH ŽRTAVA 1995. 1,10000 Zagreb</item>
    </izvorni_sadrzaj>
    <derivirana_varijabla naziv="DomainObject.Predmet.SudioniciListAdressOIB_1">
      <item>LUKSUZ MEDITERANA j.d.o.o. turistička agencija i usluge, OIB 86683032277, Ulica Dobriše Cesarića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86683032277</item>
      <item>, OIB 85821130368</item>
    </izvorni_sadrzaj>
    <derivirana_varijabla naziv="DomainObject.Predmet.SudioniciListNazivOIB_1">
      <item>, OIB 86683032277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2022.</izvorni_sadrzaj>
    <derivirana_varijabla naziv="DomainObject.Predmet.DatumPocetkaProcesa_1">12.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846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